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D7B" w:rsidRPr="00AC3D60" w:rsidRDefault="00924D7B" w:rsidP="00924D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  <w:u w:val="single"/>
        </w:rPr>
        <w:t>John SWILLINGTON</w:t>
      </w:r>
      <w:r w:rsidRPr="00AC3D60">
        <w:rPr>
          <w:rFonts w:ascii="Times New Roman" w:hAnsi="Times New Roman" w:cs="Times New Roman"/>
          <w:sz w:val="24"/>
          <w:szCs w:val="24"/>
        </w:rPr>
        <w:t xml:space="preserve">       (fl.1415)</w:t>
      </w:r>
    </w:p>
    <w:p w:rsidR="00924D7B" w:rsidRPr="00AC3D60" w:rsidRDefault="00924D7B" w:rsidP="00924D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>Man-at-arms.</w:t>
      </w:r>
    </w:p>
    <w:p w:rsidR="00924D7B" w:rsidRPr="00AC3D60" w:rsidRDefault="00924D7B" w:rsidP="00924D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D7B" w:rsidRPr="00AC3D60" w:rsidRDefault="00924D7B" w:rsidP="00924D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D7B" w:rsidRPr="00AC3D60" w:rsidRDefault="00924D7B" w:rsidP="00924D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ab/>
        <w:t>1415</w:t>
      </w:r>
      <w:r w:rsidRPr="00AC3D60">
        <w:rPr>
          <w:rFonts w:ascii="Times New Roman" w:hAnsi="Times New Roman" w:cs="Times New Roman"/>
          <w:sz w:val="24"/>
          <w:szCs w:val="24"/>
        </w:rPr>
        <w:tab/>
        <w:t>He led a group of 7 archers on the expedition to France.</w:t>
      </w:r>
    </w:p>
    <w:p w:rsidR="00924D7B" w:rsidRPr="00AC3D60" w:rsidRDefault="00924D7B" w:rsidP="00924D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ab/>
      </w:r>
      <w:r w:rsidRPr="00AC3D6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C3D60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C3D60">
        <w:rPr>
          <w:rFonts w:ascii="Times New Roman" w:hAnsi="Times New Roman" w:cs="Times New Roman"/>
          <w:sz w:val="24"/>
          <w:szCs w:val="24"/>
        </w:rPr>
        <w:t>)</w:t>
      </w:r>
    </w:p>
    <w:p w:rsidR="00924D7B" w:rsidRPr="00AC3D60" w:rsidRDefault="00924D7B" w:rsidP="00924D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D7B" w:rsidRPr="00AC3D60" w:rsidRDefault="00924D7B" w:rsidP="00924D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4D7B" w:rsidRPr="00AC3D60" w:rsidRDefault="00924D7B" w:rsidP="00924D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C3D60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D7B" w:rsidRDefault="00924D7B" w:rsidP="00564E3C">
      <w:pPr>
        <w:spacing w:after="0" w:line="240" w:lineRule="auto"/>
      </w:pPr>
      <w:r>
        <w:separator/>
      </w:r>
    </w:p>
  </w:endnote>
  <w:endnote w:type="continuationSeparator" w:id="0">
    <w:p w:rsidR="00924D7B" w:rsidRDefault="00924D7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24D7B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D7B" w:rsidRDefault="00924D7B" w:rsidP="00564E3C">
      <w:pPr>
        <w:spacing w:after="0" w:line="240" w:lineRule="auto"/>
      </w:pPr>
      <w:r>
        <w:separator/>
      </w:r>
    </w:p>
  </w:footnote>
  <w:footnote w:type="continuationSeparator" w:id="0">
    <w:p w:rsidR="00924D7B" w:rsidRDefault="00924D7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B"/>
    <w:rsid w:val="00372DC6"/>
    <w:rsid w:val="00564E3C"/>
    <w:rsid w:val="0064591D"/>
    <w:rsid w:val="00924D7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0BFE2F-7218-4C11-B877-C72C6DC1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924D7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2016-02-16T21:46:00Z</dcterms:created>
  <dcterms:modified xsi:type="dcterms:W3CDTF">2016-02-16T21:48:00Z</dcterms:modified>
</cp:coreProperties>
</file>